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C580C6" w14:textId="77777777" w:rsidR="00A6009E" w:rsidRDefault="00A6009E" w:rsidP="00A6009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Jeanne de DAMPIERRE</w:t>
      </w:r>
      <w:r>
        <w:rPr>
          <w:rFonts w:cs="Times New Roman"/>
          <w:szCs w:val="24"/>
        </w:rPr>
        <w:t xml:space="preserve">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1425-1470)</w:t>
      </w:r>
    </w:p>
    <w:p w14:paraId="22EA041F" w14:textId="77777777" w:rsidR="00A6009E" w:rsidRDefault="00A6009E" w:rsidP="00A6009E">
      <w:pPr>
        <w:pStyle w:val="NoSpacing"/>
        <w:rPr>
          <w:rFonts w:cs="Times New Roman"/>
          <w:szCs w:val="24"/>
        </w:rPr>
      </w:pPr>
    </w:p>
    <w:p w14:paraId="06ACEB16" w14:textId="77777777" w:rsidR="00A6009E" w:rsidRDefault="00A6009E" w:rsidP="00A6009E">
      <w:pPr>
        <w:pStyle w:val="NoSpacing"/>
        <w:rPr>
          <w:rFonts w:cs="Times New Roman"/>
          <w:szCs w:val="24"/>
        </w:rPr>
      </w:pPr>
    </w:p>
    <w:p w14:paraId="32C36BF5" w14:textId="77777777" w:rsidR="00A6009E" w:rsidRDefault="00A6009E" w:rsidP="00A6009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= John </w:t>
      </w:r>
      <w:proofErr w:type="gramStart"/>
      <w:r>
        <w:rPr>
          <w:rFonts w:cs="Times New Roman"/>
          <w:szCs w:val="24"/>
        </w:rPr>
        <w:t>Armytage(</w:t>
      </w:r>
      <w:proofErr w:type="gramEnd"/>
      <w:r>
        <w:rPr>
          <w:rFonts w:cs="Times New Roman"/>
          <w:szCs w:val="24"/>
        </w:rPr>
        <w:t>d.1470)(q.v.).</w:t>
      </w:r>
    </w:p>
    <w:p w14:paraId="0E115BFE" w14:textId="77777777" w:rsidR="00A6009E" w:rsidRDefault="00A6009E" w:rsidP="00A6009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(FamilySearch)</w:t>
      </w:r>
    </w:p>
    <w:p w14:paraId="4B02C569" w14:textId="77777777" w:rsidR="00A6009E" w:rsidRDefault="00A6009E" w:rsidP="00A6009E">
      <w:pPr>
        <w:pStyle w:val="NoSpacing"/>
        <w:rPr>
          <w:rFonts w:cs="Times New Roman"/>
          <w:szCs w:val="24"/>
        </w:rPr>
      </w:pPr>
    </w:p>
    <w:p w14:paraId="445C3871" w14:textId="77777777" w:rsidR="00A6009E" w:rsidRDefault="00A6009E" w:rsidP="00A6009E">
      <w:pPr>
        <w:pStyle w:val="NoSpacing"/>
        <w:rPr>
          <w:rFonts w:cs="Times New Roman"/>
          <w:szCs w:val="24"/>
        </w:rPr>
      </w:pPr>
    </w:p>
    <w:p w14:paraId="20EE2517" w14:textId="77777777" w:rsidR="00A6009E" w:rsidRDefault="00A6009E" w:rsidP="00A6009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2 Mar.1470</w:t>
      </w:r>
      <w:r>
        <w:rPr>
          <w:rFonts w:cs="Times New Roman"/>
          <w:szCs w:val="24"/>
        </w:rPr>
        <w:tab/>
        <w:t>She died in Huddersfield.    (ibid.)</w:t>
      </w:r>
    </w:p>
    <w:p w14:paraId="6B119541" w14:textId="77777777" w:rsidR="00A6009E" w:rsidRDefault="00A6009E" w:rsidP="00A6009E">
      <w:pPr>
        <w:pStyle w:val="NoSpacing"/>
        <w:rPr>
          <w:rFonts w:cs="Times New Roman"/>
          <w:szCs w:val="24"/>
        </w:rPr>
      </w:pPr>
    </w:p>
    <w:p w14:paraId="1C97DDC5" w14:textId="77777777" w:rsidR="00A6009E" w:rsidRDefault="00A6009E" w:rsidP="00A6009E">
      <w:pPr>
        <w:pStyle w:val="NoSpacing"/>
        <w:rPr>
          <w:rFonts w:cs="Times New Roman"/>
          <w:szCs w:val="24"/>
        </w:rPr>
      </w:pPr>
    </w:p>
    <w:p w14:paraId="09238B7D" w14:textId="77777777" w:rsidR="00A6009E" w:rsidRDefault="00A6009E" w:rsidP="00A6009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29 August 2023</w:t>
      </w:r>
    </w:p>
    <w:p w14:paraId="2121486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A8A501" w14:textId="77777777" w:rsidR="00A6009E" w:rsidRDefault="00A6009E" w:rsidP="009139A6">
      <w:r>
        <w:separator/>
      </w:r>
    </w:p>
  </w:endnote>
  <w:endnote w:type="continuationSeparator" w:id="0">
    <w:p w14:paraId="4F817AA1" w14:textId="77777777" w:rsidR="00A6009E" w:rsidRDefault="00A6009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1A29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C6347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B4179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E40FBC" w14:textId="77777777" w:rsidR="00A6009E" w:rsidRDefault="00A6009E" w:rsidP="009139A6">
      <w:r>
        <w:separator/>
      </w:r>
    </w:p>
  </w:footnote>
  <w:footnote w:type="continuationSeparator" w:id="0">
    <w:p w14:paraId="01010A73" w14:textId="77777777" w:rsidR="00A6009E" w:rsidRDefault="00A6009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C0EB4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191E3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AA4EC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009E"/>
    <w:rsid w:val="000666E0"/>
    <w:rsid w:val="002510B7"/>
    <w:rsid w:val="005C130B"/>
    <w:rsid w:val="00826F5C"/>
    <w:rsid w:val="009139A6"/>
    <w:rsid w:val="009448BB"/>
    <w:rsid w:val="00947624"/>
    <w:rsid w:val="00A3176C"/>
    <w:rsid w:val="00A6009E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7A6709"/>
  <w15:chartTrackingRefBased/>
  <w15:docId w15:val="{BFEBB303-CD62-4C2B-AC5F-DBB1E058C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22</Words>
  <Characters>132</Characters>
  <Application>Microsoft Office Word</Application>
  <DocSecurity>0</DocSecurity>
  <Lines>1</Lines>
  <Paragraphs>1</Paragraphs>
  <ScaleCrop>false</ScaleCrop>
  <Company/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2023-08-29T19:20:00Z</dcterms:created>
  <dcterms:modified xsi:type="dcterms:W3CDTF">2023-08-29T19:20:00Z</dcterms:modified>
</cp:coreProperties>
</file>